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AA3D9" w14:textId="77777777" w:rsidR="00914C2B" w:rsidRDefault="00914C2B" w:rsidP="00914C2B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John FRENSCH</w:t>
      </w:r>
      <w:r>
        <w:rPr>
          <w:rFonts w:eastAsia="Times New Roman"/>
        </w:rPr>
        <w:t xml:space="preserve">  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fl.1407)</w:t>
      </w:r>
    </w:p>
    <w:p w14:paraId="362CC1E1" w14:textId="77777777" w:rsidR="00914C2B" w:rsidRDefault="00914C2B" w:rsidP="00914C2B">
      <w:pPr>
        <w:pStyle w:val="NoSpacing"/>
        <w:rPr>
          <w:rFonts w:eastAsia="Times New Roman"/>
        </w:rPr>
      </w:pPr>
    </w:p>
    <w:p w14:paraId="6E16ACED" w14:textId="77777777" w:rsidR="00914C2B" w:rsidRDefault="00914C2B" w:rsidP="00914C2B">
      <w:pPr>
        <w:pStyle w:val="NoSpacing"/>
        <w:rPr>
          <w:rFonts w:eastAsia="Times New Roman"/>
        </w:rPr>
      </w:pPr>
    </w:p>
    <w:p w14:paraId="76F4F848" w14:textId="77777777" w:rsidR="00914C2B" w:rsidRDefault="00914C2B" w:rsidP="00914C2B">
      <w:pPr>
        <w:pStyle w:val="NoSpacing"/>
        <w:rPr>
          <w:rFonts w:eastAsia="Times New Roman" w:cs="Times New Roman"/>
        </w:rPr>
      </w:pPr>
      <w:r>
        <w:rPr>
          <w:rFonts w:eastAsia="Times New Roman"/>
        </w:rPr>
        <w:t>21 Dec.1405</w:t>
      </w:r>
      <w:r>
        <w:rPr>
          <w:rFonts w:eastAsia="Times New Roman"/>
        </w:rPr>
        <w:tab/>
        <w:t>Roger Mark of London, bladesmith and cutler</w:t>
      </w:r>
      <w:r>
        <w:rPr>
          <w:rFonts w:eastAsia="Times New Roman" w:cs="Times New Roman"/>
        </w:rPr>
        <w:t xml:space="preserve">(q.v.), and Thomas </w:t>
      </w:r>
      <w:proofErr w:type="spellStart"/>
      <w:r>
        <w:rPr>
          <w:rFonts w:eastAsia="Times New Roman" w:cs="Times New Roman"/>
        </w:rPr>
        <w:t>Eydon</w:t>
      </w:r>
      <w:proofErr w:type="spellEnd"/>
      <w:r>
        <w:rPr>
          <w:rFonts w:eastAsia="Times New Roman" w:cs="Times New Roman"/>
        </w:rPr>
        <w:t>,</w:t>
      </w:r>
    </w:p>
    <w:p w14:paraId="2EE5C97C" w14:textId="77777777" w:rsidR="00914C2B" w:rsidRDefault="00914C2B" w:rsidP="00914C2B">
      <w:pPr>
        <w:pStyle w:val="NoSpacing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  <w:t>chaplain(q.v.), conveyed a tenement and land at Holborn bars to him and</w:t>
      </w:r>
    </w:p>
    <w:p w14:paraId="406F601B" w14:textId="77777777" w:rsidR="00914C2B" w:rsidRDefault="00914C2B" w:rsidP="00914C2B">
      <w:pPr>
        <w:pStyle w:val="NoSpacing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  <w:t>two others.</w:t>
      </w:r>
    </w:p>
    <w:p w14:paraId="0BC6BF48" w14:textId="77777777" w:rsidR="00914C2B" w:rsidRDefault="00914C2B" w:rsidP="00914C2B">
      <w:pPr>
        <w:pStyle w:val="NoSpacing"/>
        <w:ind w:left="1440" w:hanging="720"/>
        <w:rPr>
          <w:rFonts w:eastAsia="Times New Roman"/>
        </w:rPr>
      </w:pPr>
      <w:r>
        <w:rPr>
          <w:rFonts w:eastAsia="Times New Roman" w:cs="Times New Roman"/>
        </w:rPr>
        <w:tab/>
      </w:r>
      <w:r>
        <w:rPr>
          <w:rFonts w:eastAsia="Times New Roman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eastAsia="Times New Roman"/>
        </w:rPr>
        <w:t>vol.I</w:t>
      </w:r>
      <w:proofErr w:type="spellEnd"/>
      <w:proofErr w:type="gramEnd"/>
      <w:r>
        <w:rPr>
          <w:rFonts w:eastAsia="Times New Roman"/>
        </w:rPr>
        <w:t xml:space="preserve"> published by the Cutlers’ Company 1916 p.102)</w:t>
      </w:r>
    </w:p>
    <w:p w14:paraId="62A4EDF8" w14:textId="77777777" w:rsidR="00914C2B" w:rsidRDefault="00914C2B" w:rsidP="00914C2B">
      <w:pPr>
        <w:pStyle w:val="NoSpacing"/>
        <w:rPr>
          <w:rFonts w:eastAsia="Times New Roman"/>
        </w:rPr>
      </w:pPr>
    </w:p>
    <w:p w14:paraId="6C4A2180" w14:textId="77777777" w:rsidR="00914C2B" w:rsidRDefault="00914C2B" w:rsidP="00914C2B">
      <w:pPr>
        <w:pStyle w:val="NoSpacing"/>
        <w:rPr>
          <w:rFonts w:eastAsia="Times New Roman"/>
        </w:rPr>
      </w:pPr>
    </w:p>
    <w:p w14:paraId="72F4269B" w14:textId="77777777" w:rsidR="00914C2B" w:rsidRPr="00014D3E" w:rsidRDefault="00914C2B" w:rsidP="00914C2B">
      <w:pPr>
        <w:pStyle w:val="NoSpacing"/>
      </w:pPr>
      <w:r>
        <w:rPr>
          <w:rFonts w:eastAsia="Times New Roman"/>
        </w:rPr>
        <w:t>14 November 2022</w:t>
      </w:r>
    </w:p>
    <w:p w14:paraId="719DC15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DE473" w14:textId="77777777" w:rsidR="00914C2B" w:rsidRDefault="00914C2B" w:rsidP="009139A6">
      <w:r>
        <w:separator/>
      </w:r>
    </w:p>
  </w:endnote>
  <w:endnote w:type="continuationSeparator" w:id="0">
    <w:p w14:paraId="22854637" w14:textId="77777777" w:rsidR="00914C2B" w:rsidRDefault="00914C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5C5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2595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11F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F66B9" w14:textId="77777777" w:rsidR="00914C2B" w:rsidRDefault="00914C2B" w:rsidP="009139A6">
      <w:r>
        <w:separator/>
      </w:r>
    </w:p>
  </w:footnote>
  <w:footnote w:type="continuationSeparator" w:id="0">
    <w:p w14:paraId="2D70AD23" w14:textId="77777777" w:rsidR="00914C2B" w:rsidRDefault="00914C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186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044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5D1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C2B"/>
    <w:rsid w:val="000666E0"/>
    <w:rsid w:val="002510B7"/>
    <w:rsid w:val="005C130B"/>
    <w:rsid w:val="00826F5C"/>
    <w:rsid w:val="009139A6"/>
    <w:rsid w:val="00914C2B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FB7E8"/>
  <w15:chartTrackingRefBased/>
  <w15:docId w15:val="{9EA952D2-0F81-493E-91EA-92792FD09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2022-11-14T11:19:00Z</dcterms:created>
  <dcterms:modified xsi:type="dcterms:W3CDTF">2022-11-14T11:19:00Z</dcterms:modified>
</cp:coreProperties>
</file>